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45DAD066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124FA0">
        <w:rPr>
          <w:rFonts w:cs="Arial"/>
          <w:b/>
          <w:color w:val="2F5496" w:themeColor="accent5" w:themeShade="BF"/>
          <w:sz w:val="36"/>
          <w:szCs w:val="32"/>
        </w:rPr>
        <w:t>Guia XML - Mensagem PT499A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1E9DF391" w14:textId="76302615" w:rsidR="00076CB4" w:rsidRDefault="0045344D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Notificação da Dívida</w:t>
      </w:r>
    </w:p>
    <w:p w14:paraId="383DA496" w14:textId="26AAE9D3" w:rsidR="00076CB4" w:rsidRDefault="00076CB4" w:rsidP="007A4B9F">
      <w:pPr>
        <w:ind w:left="3969"/>
        <w:rPr>
          <w:noProof/>
          <w:lang w:eastAsia="pt-PT"/>
        </w:rPr>
      </w:pPr>
    </w:p>
    <w:p w14:paraId="05D914BB" w14:textId="77777777" w:rsidR="006938FA" w:rsidRDefault="006938FA" w:rsidP="007A4B9F">
      <w:pPr>
        <w:ind w:left="3969"/>
        <w:rPr>
          <w:noProof/>
          <w:lang w:eastAsia="pt-PT"/>
        </w:rPr>
      </w:pPr>
    </w:p>
    <w:p w14:paraId="27CE207B" w14:textId="647480F6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511191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511191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511191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06400A" w:rsidRPr="00511191">
        <w:rPr>
          <w:rFonts w:cs="Arial"/>
          <w:color w:val="2F5496" w:themeColor="accent5" w:themeShade="BF"/>
          <w:sz w:val="36"/>
          <w:szCs w:val="40"/>
        </w:rPr>
        <w:t>01-09-2024</w:t>
      </w:r>
      <w:r w:rsidRPr="00511191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5309E0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5309E0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5309E0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04430E80" w:rsidR="006A2AFC" w:rsidRDefault="005309E0" w:rsidP="005309E0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124FA0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5309E0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5309E0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27A665D1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5309E0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5309E0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5309E0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5309E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21E52CD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21E52CD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21E52CD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11CE4CB" w:rsidR="00CE079E" w:rsidRPr="004176AD" w:rsidRDefault="0006400A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11191">
              <w:rPr>
                <w:rFonts w:cs="Arial"/>
                <w:color w:val="000000" w:themeColor="text1"/>
                <w:sz w:val="18"/>
              </w:rPr>
              <w:t>01</w:t>
            </w:r>
            <w:r w:rsidR="00AF6196" w:rsidRPr="00511191">
              <w:rPr>
                <w:rFonts w:cs="Arial"/>
                <w:color w:val="000000" w:themeColor="text1"/>
                <w:sz w:val="18"/>
              </w:rPr>
              <w:t>.</w:t>
            </w:r>
            <w:r w:rsidRPr="00511191">
              <w:rPr>
                <w:rFonts w:cs="Arial"/>
                <w:color w:val="000000" w:themeColor="text1"/>
                <w:sz w:val="18"/>
              </w:rPr>
              <w:t>09</w:t>
            </w:r>
            <w:r w:rsidR="00AF6196" w:rsidRPr="00511191">
              <w:rPr>
                <w:rFonts w:cs="Arial"/>
                <w:color w:val="000000" w:themeColor="text1"/>
                <w:sz w:val="18"/>
              </w:rPr>
              <w:t>.</w:t>
            </w:r>
            <w:r w:rsidR="00DA7A30" w:rsidRPr="00511191">
              <w:rPr>
                <w:rFonts w:cs="Arial"/>
                <w:color w:val="000000" w:themeColor="text1"/>
                <w:sz w:val="18"/>
              </w:rPr>
              <w:t>202</w:t>
            </w:r>
            <w:r w:rsidRPr="00511191">
              <w:rPr>
                <w:rFonts w:cs="Arial"/>
                <w:color w:val="000000" w:themeColor="text1"/>
                <w:sz w:val="18"/>
              </w:rPr>
              <w:t>4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0C9B4901" w14:textId="77777777" w:rsidTr="008350FA">
        <w:trPr>
          <w:trHeight w:val="320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4BADB887" w:rsidR="00CE079E" w:rsidRPr="004176AD" w:rsidRDefault="00A24637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2AD3D3BE" w:rsidR="00CE079E" w:rsidRPr="004176AD" w:rsidRDefault="00A24637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Correção da obrigatoriedade do grupo de dados </w:t>
            </w:r>
            <w:proofErr w:type="spellStart"/>
            <w:r w:rsidRPr="008350FA">
              <w:rPr>
                <w:b/>
                <w:bCs/>
                <w:i/>
                <w:iCs/>
                <w:snapToGrid w:val="0"/>
                <w:sz w:val="18"/>
                <w:szCs w:val="18"/>
              </w:rPr>
              <w:t>DebtNotification</w:t>
            </w:r>
            <w:proofErr w:type="spellEnd"/>
            <w:r w:rsidRPr="008350FA">
              <w:rPr>
                <w:snapToGrid w:val="0"/>
                <w:sz w:val="18"/>
                <w:szCs w:val="18"/>
              </w:rPr>
              <w:t xml:space="preserve"> que pass</w:t>
            </w:r>
            <w:r w:rsidR="008350FA" w:rsidRPr="008350FA">
              <w:rPr>
                <w:snapToGrid w:val="0"/>
                <w:sz w:val="18"/>
                <w:szCs w:val="18"/>
              </w:rPr>
              <w:t>a de O para C.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5309E0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TOCHeading"/>
            <w:numPr>
              <w:ilvl w:val="0"/>
              <w:numId w:val="0"/>
            </w:numPr>
            <w:ind w:right="-23"/>
          </w:pPr>
          <w:r>
            <w:t>ÍNDICE</w:t>
          </w:r>
        </w:p>
        <w:p w14:paraId="0F312D67" w14:textId="10ACAEEC" w:rsidR="00EB4800" w:rsidRDefault="00107319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69711492" w:history="1">
            <w:r w:rsidR="00EB4800" w:rsidRPr="007364CB">
              <w:rPr>
                <w:rStyle w:val="Hyperlink"/>
                <w:noProof/>
              </w:rPr>
              <w:t>1.</w:t>
            </w:r>
            <w:r w:rsidR="00EB4800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EB4800" w:rsidRPr="007364CB">
              <w:rPr>
                <w:rStyle w:val="Hyperlink"/>
                <w:noProof/>
              </w:rPr>
              <w:t>PT499A - Notificação da dívida – Mapeamento da Mensagem de Notificação da dívida</w:t>
            </w:r>
            <w:r w:rsidR="00EB4800">
              <w:rPr>
                <w:noProof/>
                <w:webHidden/>
              </w:rPr>
              <w:tab/>
            </w:r>
            <w:r w:rsidR="00EB4800">
              <w:rPr>
                <w:noProof/>
                <w:webHidden/>
              </w:rPr>
              <w:fldChar w:fldCharType="begin"/>
            </w:r>
            <w:r w:rsidR="00EB4800">
              <w:rPr>
                <w:noProof/>
                <w:webHidden/>
              </w:rPr>
              <w:instrText xml:space="preserve"> PAGEREF _Toc169711492 \h </w:instrText>
            </w:r>
            <w:r w:rsidR="00EB4800">
              <w:rPr>
                <w:noProof/>
                <w:webHidden/>
              </w:rPr>
            </w:r>
            <w:r w:rsidR="00EB4800">
              <w:rPr>
                <w:noProof/>
                <w:webHidden/>
              </w:rPr>
              <w:fldChar w:fldCharType="separate"/>
            </w:r>
            <w:r w:rsidR="00EB4800">
              <w:rPr>
                <w:noProof/>
                <w:webHidden/>
              </w:rPr>
              <w:t>4</w:t>
            </w:r>
            <w:r w:rsidR="00EB4800">
              <w:rPr>
                <w:noProof/>
                <w:webHidden/>
              </w:rPr>
              <w:fldChar w:fldCharType="end"/>
            </w:r>
          </w:hyperlink>
        </w:p>
        <w:p w14:paraId="6CA78C13" w14:textId="2DE76CB3" w:rsidR="00EB4800" w:rsidRDefault="00EB4800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169711493" w:history="1">
            <w:r w:rsidRPr="007364CB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7364CB">
              <w:rPr>
                <w:rStyle w:val="Hyperlink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_Toc169711493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72B5B5ED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41A21A77" w14:textId="77777777" w:rsidR="00C7656C" w:rsidRPr="00CE16A4" w:rsidRDefault="00C7656C" w:rsidP="00C7656C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1CB6F9E6" w14:textId="41A5097D" w:rsidR="00EB4800" w:rsidRDefault="00C7656C">
      <w:pPr>
        <w:pStyle w:val="TableofFigur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69711497" w:history="1">
        <w:r w:rsidR="00EB4800" w:rsidRPr="00FF64A7">
          <w:rPr>
            <w:rStyle w:val="Hyperlink"/>
            <w:noProof/>
          </w:rPr>
          <w:t>Tabela 1 – elementos de dados da mensagem pt499a</w:t>
        </w:r>
        <w:r w:rsidR="00EB4800">
          <w:rPr>
            <w:noProof/>
            <w:webHidden/>
          </w:rPr>
          <w:tab/>
        </w:r>
        <w:r w:rsidR="00EB4800">
          <w:rPr>
            <w:noProof/>
            <w:webHidden/>
          </w:rPr>
          <w:fldChar w:fldCharType="begin"/>
        </w:r>
        <w:r w:rsidR="00EB4800">
          <w:rPr>
            <w:noProof/>
            <w:webHidden/>
          </w:rPr>
          <w:instrText xml:space="preserve"> PAGEREF _Toc169711497 \h </w:instrText>
        </w:r>
        <w:r w:rsidR="00EB4800">
          <w:rPr>
            <w:noProof/>
            <w:webHidden/>
          </w:rPr>
        </w:r>
        <w:r w:rsidR="00EB4800">
          <w:rPr>
            <w:noProof/>
            <w:webHidden/>
          </w:rPr>
          <w:fldChar w:fldCharType="separate"/>
        </w:r>
        <w:r w:rsidR="00EB4800">
          <w:rPr>
            <w:noProof/>
            <w:webHidden/>
          </w:rPr>
          <w:t>8</w:t>
        </w:r>
        <w:r w:rsidR="00EB4800">
          <w:rPr>
            <w:noProof/>
            <w:webHidden/>
          </w:rPr>
          <w:fldChar w:fldCharType="end"/>
        </w:r>
      </w:hyperlink>
    </w:p>
    <w:p w14:paraId="18F69636" w14:textId="329DB157" w:rsidR="00701B37" w:rsidRPr="00C7656C" w:rsidRDefault="00C7656C" w:rsidP="00C7656C">
      <w:r>
        <w:rPr>
          <w:b/>
          <w:bCs/>
          <w:smallCaps/>
          <w:noProof/>
          <w:lang w:val="en-US"/>
        </w:rPr>
        <w:fldChar w:fldCharType="end"/>
      </w:r>
    </w:p>
    <w:p w14:paraId="1B306BD4" w14:textId="77777777" w:rsidR="00701B37" w:rsidRPr="00C7656C" w:rsidRDefault="00701B37" w:rsidP="00701B37"/>
    <w:p w14:paraId="2BEFED48" w14:textId="77777777" w:rsidR="00701B37" w:rsidRPr="00C7656C" w:rsidRDefault="00701B37" w:rsidP="00701B37"/>
    <w:p w14:paraId="261322E4" w14:textId="77777777" w:rsidR="00701B37" w:rsidRPr="00C7656C" w:rsidRDefault="00701B37" w:rsidP="00701B37">
      <w:pPr>
        <w:jc w:val="right"/>
      </w:pPr>
    </w:p>
    <w:p w14:paraId="371886A8" w14:textId="77777777" w:rsidR="00701B37" w:rsidRPr="00C7656C" w:rsidRDefault="00701B37" w:rsidP="00701B37"/>
    <w:p w14:paraId="0288C831" w14:textId="79EA930E" w:rsidR="00701B37" w:rsidRPr="00C7656C" w:rsidRDefault="00701B37" w:rsidP="00701B37">
      <w:pPr>
        <w:sectPr w:rsidR="00701B37" w:rsidRPr="00C7656C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1682B270" w14:textId="0C7A7BD4" w:rsidR="00E705E7" w:rsidRDefault="00B23BAF" w:rsidP="00E705E7">
      <w:pPr>
        <w:pStyle w:val="Heading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3484"/>
      <w:bookmarkStart w:id="3" w:name="_Toc169711492"/>
      <w:r>
        <w:lastRenderedPageBreak/>
        <w:t>PT499</w:t>
      </w:r>
      <w:r w:rsidR="00E705E7">
        <w:t xml:space="preserve">A - </w:t>
      </w:r>
      <w:bookmarkStart w:id="4" w:name="_Hlt55896838"/>
      <w:bookmarkEnd w:id="0"/>
      <w:bookmarkEnd w:id="1"/>
      <w:bookmarkEnd w:id="2"/>
      <w:bookmarkEnd w:id="4"/>
      <w:r>
        <w:t>Notificação da dívida</w:t>
      </w:r>
      <w:r w:rsidR="000E0AE1">
        <w:t xml:space="preserve"> </w:t>
      </w:r>
      <w:r>
        <w:t>– Mapeamento da Mensagem de Notificação da dívida</w:t>
      </w:r>
      <w:bookmarkEnd w:id="3"/>
    </w:p>
    <w:p w14:paraId="50B44BD0" w14:textId="77777777" w:rsidR="00497C18" w:rsidRDefault="00497C18" w:rsidP="00497C18"/>
    <w:p w14:paraId="2F13E459" w14:textId="0314E459" w:rsidR="00A12590" w:rsidRDefault="00B23BAF" w:rsidP="00A12590">
      <w:r>
        <w:t xml:space="preserve">Mensagem </w:t>
      </w:r>
      <w:r w:rsidR="000E0AE1">
        <w:t xml:space="preserve">da </w:t>
      </w:r>
      <w:r>
        <w:t>A</w:t>
      </w:r>
      <w:r w:rsidR="000E0AE1">
        <w:t>utoridades Aduaneira</w:t>
      </w:r>
      <w:r>
        <w:t xml:space="preserve"> para notifica</w:t>
      </w:r>
      <w:r w:rsidR="00EB4800">
        <w:t xml:space="preserve">ção da </w:t>
      </w:r>
      <w:r>
        <w:t>dívida ao Operador</w:t>
      </w:r>
      <w:r w:rsidR="000E0AE1">
        <w:t xml:space="preserve"> Económico</w:t>
      </w:r>
      <w:r w:rsidR="00DD7AB0" w:rsidRPr="00DD7AB0">
        <w:t>: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2819"/>
        <w:gridCol w:w="591"/>
        <w:gridCol w:w="1031"/>
        <w:gridCol w:w="3376"/>
        <w:gridCol w:w="3265"/>
        <w:gridCol w:w="556"/>
      </w:tblGrid>
      <w:tr w:rsidR="00A46664" w:rsidRPr="005611D4" w14:paraId="302AA026" w14:textId="77777777" w:rsidTr="00A46664">
        <w:trPr>
          <w:trHeight w:val="709"/>
          <w:tblHeader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8E6D9A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F0F9579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E60557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A67D844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E04D45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4011C1E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9A092C0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A46664" w14:paraId="1D862216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25245" w14:textId="77777777" w:rsidR="00A46664" w:rsidRDefault="00A46664" w:rsidP="00855966">
            <w:pPr>
              <w:rPr>
                <w:b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AF0B8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PT499A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9187EE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87B12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363191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&lt;PT499A&gt;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83AD9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96995C" w14:textId="77777777" w:rsidR="00A46664" w:rsidRDefault="00A46664" w:rsidP="00855966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A46664" w14:paraId="431A4A9B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D65A4B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2C0D7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CF0E3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722D2E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BE2CD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78A8F0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5F08E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2F2B4260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0009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5068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7847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151C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9A6E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3DD7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065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60B780FE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1FA3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83FC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373D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C6B8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7D74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8151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C069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4FC88C5B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6C0F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68D7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07CC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1B84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5AEA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932E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332F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33E52AF1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69AE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2443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CEF7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D582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DF21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B50E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92D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3AE9BBC9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1FFC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0ED8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3789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25B1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B424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7C4B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15B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64FEE674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F19A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63C8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CA65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5D43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7B46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2584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00CF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433FE552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DBE781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D00E8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286AE0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98B565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73A901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74B03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757CC1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1B7D9015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DEC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E621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26BA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83E3" w14:textId="0B9F74F7" w:rsidR="00336E88" w:rsidRDefault="00336E88" w:rsidP="00855966">
            <w:pPr>
              <w:jc w:val="center"/>
              <w:rPr>
                <w:color w:val="000000"/>
                <w:szCs w:val="24"/>
              </w:rPr>
            </w:pPr>
            <w:r w:rsidRPr="00EB0A29">
              <w:rPr>
                <w:szCs w:val="24"/>
              </w:rPr>
              <w:t>an18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7EE5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F275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2F1E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7F0B887B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0D249C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24A3E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26F0A2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A54F7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A579B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8FA0EA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CEF0C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7AD6E778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D0D0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BEC3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1AC7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1944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F86E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6CAE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0515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3298F4C2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D5B7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8F59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EFD8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193F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5DB3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97BC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DCDE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105F638B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29496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B1DB9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F03D3E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6A30BD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CABDB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9F1AA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78B908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179B764A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73E2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7B46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DB8F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E075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45F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AF5E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A7B4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6A62C91C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BCD0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5FC9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9543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ECC1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718B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BBA2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2366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30C935A3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14D4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13 04 018 021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0B2A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37B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C2E0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B8DB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8D36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40CA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23B8F75F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8728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D44F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BF2E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1170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EBB4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0F2A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8FA2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1452708B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F6AFDD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560AD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AB58F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415E6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9086D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84F86A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AEAE6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6C2F4A61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490E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7FA4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A374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49B3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01C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3931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FE51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451DBC1F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6D16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DCF4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4F23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CB08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B92B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5021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F3F3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4F557D3E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C6BB11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0351CC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5B1B0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E77B8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3A2F7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2F9E64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C5929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3C68A6FC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9D66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1EC7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B87E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1D0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2BBD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CDD3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DB29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2E52535D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EB64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06A4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749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2C88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F85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93BA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54DC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699211F5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EFA7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9D7B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39E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DC18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3D23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5F4D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E2EB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132F6969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D3E0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F31E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AF52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CC6E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8A87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2C8B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9FA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2E99388E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EBA209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3F249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62AB25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C6F00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B348E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C1875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B3177E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635E1794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7C1F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979E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4085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0A07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94F8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D38C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7974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0EDA0CD2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6AB3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1803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13C4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1688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0818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4C65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AA1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A46664" w14:paraId="341DEEA0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2A8212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CC5B5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Notificação da Dívida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96A14" w14:textId="355ABC89" w:rsidR="00A46664" w:rsidRDefault="00D42F96" w:rsidP="00855966">
            <w:pPr>
              <w:jc w:val="center"/>
            </w:pPr>
            <w:r w:rsidRPr="00A24637">
              <w:rPr>
                <w:snapToGrid w:val="0"/>
                <w:color w:val="0000FF"/>
              </w:rPr>
              <w:t>C</w:t>
            </w:r>
            <w:r w:rsidR="00A46664" w:rsidRPr="00A24637">
              <w:rPr>
                <w:snapToGrid w:val="0"/>
                <w:color w:val="0000FF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73306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D11AB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DebtNotification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BB892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495A7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1755750A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84A7C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E7980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Demonstração da Liquidação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7E01D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5DB6B7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75FD3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settlementStatement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3F738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1009D2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0EBF3A2B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77B981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145E88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Adição das mercadorias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7B6AFC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42EBF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423020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3D1432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3C6A1A" w14:textId="77777777" w:rsidR="00A46664" w:rsidRDefault="00A46664" w:rsidP="0085596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A46664" w14:paraId="12503B8C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4B7A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6894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Número de adição da declaração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C6C4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0E3E" w14:textId="33722CC1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2D7B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69B3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E3B4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46664" w14:paraId="7D8E4B27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2474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51A1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F02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C18B" w14:textId="11C073D9" w:rsidR="00891E81" w:rsidRDefault="00891E81" w:rsidP="00855966">
            <w:pPr>
              <w:jc w:val="center"/>
              <w:rPr>
                <w:color w:val="000000"/>
                <w:szCs w:val="24"/>
              </w:rPr>
            </w:pPr>
            <w:r w:rsidRPr="00BC4277">
              <w:rPr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C7F7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19BD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1451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46664" w14:paraId="5E472DD0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E60E4E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F98FB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Imposição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CBC70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5D3B4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77104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076B04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133A5" w14:textId="77777777" w:rsidR="00A46664" w:rsidRDefault="00A46664" w:rsidP="0085596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A46664" w14:paraId="3A0E402B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5B7A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4C23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9515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3393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6C71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DCF5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556E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231FD1F9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77FA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A12A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9EF2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B02F" w14:textId="588A5025" w:rsidR="00C54A73" w:rsidRPr="00BC4277" w:rsidRDefault="00C54A73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E819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C5A5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3E7B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3426BB7E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F668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A90E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5D8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8711" w14:textId="77777777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4D5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7A62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D4A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54AAE397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A18C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4A5B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Base de tributação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5E5F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5022" w14:textId="57DC44E6" w:rsidR="00C54A73" w:rsidRPr="00BC4277" w:rsidRDefault="00C54A73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n..1</w:t>
            </w:r>
            <w:r w:rsidR="00EB0A29" w:rsidRPr="00BC4277">
              <w:rPr>
                <w:szCs w:val="24"/>
              </w:rPr>
              <w:t>6</w:t>
            </w:r>
            <w:r w:rsidRPr="00BC4277">
              <w:rPr>
                <w:szCs w:val="24"/>
              </w:rPr>
              <w:t>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F83A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taxBase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94AD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6EE4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7BC4181A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EBA0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35D0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3A7D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A3A7" w14:textId="6038E358" w:rsidR="00C54A73" w:rsidRPr="00BC4277" w:rsidRDefault="00C54A73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n..17,3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1A20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435F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763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3CF17A14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A9A3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A65C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F095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8A2E" w14:textId="1C516205" w:rsidR="00C54A73" w:rsidRPr="00BC4277" w:rsidRDefault="00C54A73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n..1</w:t>
            </w:r>
            <w:r w:rsidR="00EB0A29" w:rsidRPr="00BC4277">
              <w:rPr>
                <w:szCs w:val="24"/>
              </w:rPr>
              <w:t>6</w:t>
            </w:r>
            <w:r w:rsidRPr="00BC4277">
              <w:rPr>
                <w:szCs w:val="24"/>
              </w:rPr>
              <w:t>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B88A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7F5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12F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3F66E065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51DEC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9933D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Liquidação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528751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E0784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32BAA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settlement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F1B5C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4962F9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2C6DCDC7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58C8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58B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do registo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ED20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A031" w14:textId="3B1DE376" w:rsidR="00A46664" w:rsidRDefault="00E35D7C" w:rsidP="00855966">
            <w:pPr>
              <w:jc w:val="center"/>
              <w:rPr>
                <w:color w:val="000000"/>
                <w:szCs w:val="24"/>
              </w:rPr>
            </w:pPr>
            <w:r w:rsidRPr="00EB0A29">
              <w:rPr>
                <w:color w:val="000000"/>
                <w:szCs w:val="24"/>
              </w:rPr>
              <w:t>an</w:t>
            </w:r>
            <w:r w:rsidR="00912CA3" w:rsidRPr="00EB0A29">
              <w:rPr>
                <w:color w:val="000000"/>
                <w:szCs w:val="24"/>
              </w:rPr>
              <w:t>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6126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settlementNumber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D77B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5A03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36541CAC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16F9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1378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do registo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A13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EF1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CCA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settlementDate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C80A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D56B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31613D38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D22B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93BC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8483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8109" w14:textId="3D474886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EB0A29" w:rsidRPr="00BC4277">
              <w:rPr>
                <w:szCs w:val="24"/>
              </w:rPr>
              <w:t>16</w:t>
            </w:r>
            <w:r w:rsidRPr="00BC4277">
              <w:rPr>
                <w:szCs w:val="24"/>
              </w:rPr>
              <w:t>,</w:t>
            </w:r>
            <w:r w:rsidR="00EB0A29" w:rsidRPr="00BC4277">
              <w:rPr>
                <w:szCs w:val="24"/>
              </w:rP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223D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748C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F86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345D3A66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50DA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AE49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005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9B19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C141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DD23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71BC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02E6E650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33B1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08EE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Prazo de pagamento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8793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892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date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E89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paymentTerm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AE8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EEE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5653EDE9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43DB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1C9F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Termo do prazo de pagamento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FE77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FB11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date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7ADE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expiryOfPaymentTerm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5942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252D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46AA4FDA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F72E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A35D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Referência de pagamento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DFCE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C471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FE63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paymentReference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05E9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B5DA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08025973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2827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1E5B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garantia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801E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F0CA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52D1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092D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B062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526630D1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E4CF1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AB448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31C3A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EB065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1C592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53254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89482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5CF94565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A9DA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E78F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5136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4C9F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5EF5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A5C3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EBA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33E80C08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81F96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0ACEA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Notificação da Dívida Potencial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6444F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74020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A3D2A8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PotentialDebtNotification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5585D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ABBFC1" w14:textId="77777777" w:rsidR="00A46664" w:rsidRDefault="00A46664" w:rsidP="0085596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A46664" w14:paraId="05A83820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25C3B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92EA9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Demonstração da Liquidação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FBA18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32D77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042D16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settlementStatement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426C54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4282FF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788586E0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7DCA0C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CF0A6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Adição das mercadorias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90EDB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BDFD1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6434B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08384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C22EAE" w14:textId="77777777" w:rsidR="00A46664" w:rsidRDefault="00A46664" w:rsidP="00855966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A46664" w14:paraId="6BE643EC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2C06" w14:textId="77777777" w:rsidR="00A46664" w:rsidRDefault="00A46664" w:rsidP="0085596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A458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Número de adição da declaração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865B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285B" w14:textId="3C6B8FC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CF9F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F92D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1B32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46664" w14:paraId="341C8554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B11D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9374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B4F6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29D1" w14:textId="4000FAAB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EB0A29" w:rsidRPr="00BC4277">
              <w:rPr>
                <w:szCs w:val="24"/>
              </w:rPr>
              <w:t>16</w:t>
            </w:r>
            <w:r w:rsidRPr="00BC4277">
              <w:rPr>
                <w:szCs w:val="24"/>
              </w:rPr>
              <w:t>,</w:t>
            </w:r>
            <w:r w:rsidR="00EB0A29" w:rsidRPr="00BC4277">
              <w:rPr>
                <w:szCs w:val="24"/>
              </w:rP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18DC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72E8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16F4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A46664" w14:paraId="0E29B151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3B691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FA45A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Imposição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0FC11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2FD41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A81BB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DF919E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21418" w14:textId="77777777" w:rsidR="00A46664" w:rsidRDefault="00A46664" w:rsidP="00855966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A46664" w14:paraId="769E49D2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26AC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81CF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9645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DE7D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19FC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9158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AAAB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42E5BAD5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E61D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C4E0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6CCA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49B0" w14:textId="0766103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4C18F5" w:rsidRPr="00BC4277">
              <w:rPr>
                <w:szCs w:val="24"/>
              </w:rPr>
              <w:t>16</w:t>
            </w:r>
            <w:r w:rsidRPr="00BC4277">
              <w:rPr>
                <w:szCs w:val="24"/>
              </w:rPr>
              <w:t>,</w:t>
            </w:r>
            <w:r w:rsidR="004C18F5" w:rsidRPr="00BC4277">
              <w:rPr>
                <w:szCs w:val="24"/>
              </w:rPr>
              <w:t>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C9A3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7736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3C5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260153F9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666F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56C4" w14:textId="77777777" w:rsidR="00A46664" w:rsidRPr="00BF29E7" w:rsidRDefault="00A46664" w:rsidP="00855966">
            <w:pPr>
              <w:rPr>
                <w:b/>
                <w:bCs/>
                <w:color w:val="000000"/>
                <w:szCs w:val="24"/>
              </w:rPr>
            </w:pPr>
            <w:r w:rsidRPr="00BF29E7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57A5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5FD9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EFC2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BCEC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5C3D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65B165BB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39B2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2B05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Base de tributação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31FD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8236" w14:textId="2688A17E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105D0B" w:rsidRPr="00BC4277">
              <w:rPr>
                <w:szCs w:val="24"/>
              </w:rPr>
              <w:t>16</w:t>
            </w:r>
            <w:r w:rsidRPr="00BC4277">
              <w:rPr>
                <w:szCs w:val="24"/>
              </w:rPr>
              <w:t>,</w:t>
            </w:r>
            <w:r w:rsidR="00105D0B" w:rsidRPr="00BC4277">
              <w:rPr>
                <w:szCs w:val="24"/>
              </w:rP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4082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taxBase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B4D6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481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3207C8E4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ACCB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DD3C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972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EB4D" w14:textId="31B76676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105D0B" w:rsidRPr="00BC4277">
              <w:rPr>
                <w:szCs w:val="24"/>
              </w:rPr>
              <w:t>17</w:t>
            </w:r>
            <w:r w:rsidRPr="00BC4277">
              <w:rPr>
                <w:szCs w:val="24"/>
              </w:rPr>
              <w:t>,</w:t>
            </w:r>
            <w:r w:rsidR="00105D0B" w:rsidRPr="00BC4277">
              <w:rPr>
                <w:szCs w:val="24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CE59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2352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C558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6080B5EE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997C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0EE7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7A46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BEC6" w14:textId="3A307F81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105D0B" w:rsidRPr="00BC4277">
              <w:rPr>
                <w:szCs w:val="24"/>
              </w:rPr>
              <w:t>16</w:t>
            </w:r>
            <w:r w:rsidRPr="00BC4277">
              <w:rPr>
                <w:szCs w:val="24"/>
              </w:rPr>
              <w:t>,</w:t>
            </w:r>
            <w:r w:rsidR="00105D0B" w:rsidRPr="00BC4277">
              <w:rPr>
                <w:szCs w:val="24"/>
              </w:rP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889F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1BAB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5C25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46664" w14:paraId="0D377E80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05808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E0C51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Liquidação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B3800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010CB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12FD0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settlement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3FFE6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D0362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7592CAF6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BB4F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9221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do registo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B9F4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A7CB" w14:textId="67DBDC3A" w:rsidR="00A46664" w:rsidRPr="00BC4277" w:rsidRDefault="007A710D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1501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settlementNumber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7D63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1762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053D148B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40B2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B3EC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do registo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349C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1047" w14:textId="77777777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an10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31D5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settlementDate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A181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A5A3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73B3590E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C010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D5B2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C3C4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EF3A" w14:textId="3F685B3D" w:rsidR="00A46664" w:rsidRPr="00BC4277" w:rsidRDefault="00A46664" w:rsidP="00855966">
            <w:pPr>
              <w:jc w:val="center"/>
              <w:rPr>
                <w:szCs w:val="24"/>
              </w:rPr>
            </w:pPr>
            <w:r w:rsidRPr="00BC4277">
              <w:rPr>
                <w:szCs w:val="24"/>
              </w:rPr>
              <w:t>n..</w:t>
            </w:r>
            <w:r w:rsidR="00453164" w:rsidRPr="00BC4277">
              <w:rPr>
                <w:szCs w:val="24"/>
              </w:rPr>
              <w:t>16</w:t>
            </w:r>
            <w:r w:rsidRPr="00BC4277">
              <w:rPr>
                <w:szCs w:val="24"/>
              </w:rPr>
              <w:t>,</w:t>
            </w:r>
            <w:r w:rsidR="00453164" w:rsidRPr="00BC4277">
              <w:rPr>
                <w:szCs w:val="24"/>
              </w:rP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4050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1866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EB00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145E9C0E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6A3E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A59D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Termo do prazo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50C1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B1FC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date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0163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expiryOfPaymentTerm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3902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0047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57B48343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8D05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BAAD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garantia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7216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9DC4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811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8BB8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024F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A46664" w14:paraId="78206E7E" w14:textId="77777777" w:rsidTr="00A46664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C9721" w14:textId="77777777" w:rsidR="00A46664" w:rsidRDefault="00A46664" w:rsidP="00855966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E9525" w14:textId="77777777" w:rsidR="00A46664" w:rsidRDefault="00A46664" w:rsidP="00855966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C8336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26F21" w14:textId="77777777" w:rsidR="00A46664" w:rsidRDefault="00A46664" w:rsidP="0085596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E2DE3" w14:textId="77777777" w:rsidR="00A46664" w:rsidRDefault="00A46664" w:rsidP="0085596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42B1" w14:textId="77777777" w:rsidR="00A46664" w:rsidRDefault="00A46664" w:rsidP="00855966"/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26959" w14:textId="77777777" w:rsidR="00A46664" w:rsidRDefault="00A46664" w:rsidP="0085596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A46664" w14:paraId="5D33BCB5" w14:textId="77777777" w:rsidTr="00A46664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DEF3" w14:textId="77777777" w:rsidR="00A46664" w:rsidRDefault="00A46664" w:rsidP="00855966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B778" w14:textId="77777777" w:rsidR="00A46664" w:rsidRDefault="00A46664" w:rsidP="0085596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29FF" w14:textId="77777777" w:rsidR="00A46664" w:rsidRDefault="00A46664" w:rsidP="0085596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E657" w14:textId="77777777" w:rsidR="00A46664" w:rsidRDefault="00A46664" w:rsidP="0085596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751D" w14:textId="77777777" w:rsidR="00A46664" w:rsidRDefault="00A46664" w:rsidP="0085596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CDBF" w14:textId="77777777" w:rsidR="00A46664" w:rsidRDefault="00A46664" w:rsidP="0085596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0E19" w14:textId="77777777" w:rsidR="00A46664" w:rsidRDefault="00A46664" w:rsidP="0085596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5A3F5A64" w14:textId="3FE2BDF5" w:rsidR="00DE46D4" w:rsidRDefault="00C7656C" w:rsidP="00C7656C">
      <w:pPr>
        <w:pStyle w:val="Caption"/>
        <w:jc w:val="center"/>
        <w:sectPr w:rsidR="00DE46D4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5" w:name="_Toc169711497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</w:t>
      </w:r>
      <w:r w:rsidR="000E0AE1">
        <w:t>pt499</w:t>
      </w:r>
      <w:r>
        <w:t>a</w:t>
      </w:r>
      <w:bookmarkEnd w:id="5"/>
    </w:p>
    <w:p w14:paraId="625CE23C" w14:textId="77777777" w:rsidR="00B86E26" w:rsidRPr="00C35F7D" w:rsidRDefault="00B86E26" w:rsidP="00B86E26">
      <w:pPr>
        <w:pStyle w:val="Heading1"/>
        <w:numPr>
          <w:ilvl w:val="0"/>
          <w:numId w:val="36"/>
        </w:numPr>
        <w:tabs>
          <w:tab w:val="clear" w:pos="720"/>
        </w:tabs>
        <w:ind w:left="432" w:hanging="432"/>
      </w:pPr>
      <w:bookmarkStart w:id="6" w:name="_Toc107238333"/>
      <w:bookmarkStart w:id="7" w:name="_Toc169711493"/>
      <w:r w:rsidRPr="00C35F7D">
        <w:lastRenderedPageBreak/>
        <w:t>Legenda</w:t>
      </w:r>
      <w:bookmarkEnd w:id="6"/>
      <w:bookmarkEnd w:id="7"/>
    </w:p>
    <w:p w14:paraId="36FD5833" w14:textId="77777777" w:rsidR="00C7656C" w:rsidRDefault="00C7656C" w:rsidP="00C7656C">
      <w:pPr>
        <w:spacing w:before="120" w:after="0" w:line="360" w:lineRule="auto"/>
        <w:ind w:left="357"/>
        <w:rPr>
          <w:b/>
        </w:rPr>
      </w:pPr>
    </w:p>
    <w:p w14:paraId="4F410B07" w14:textId="077F3ABF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0D50F69E" w14:textId="77777777" w:rsidR="009A3DA7" w:rsidRPr="004E460D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7611D48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251323AC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6A4C5539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D6E6073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E76CF1A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0EF4028C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42127021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58646F7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2014FB07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EF0A5E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706D9548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3704E2E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18128DB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6309463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75D72143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5924088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56678F7C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8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5DF87896" w14:textId="77777777" w:rsidR="009A3DA7" w:rsidRPr="00FC5BE3" w:rsidRDefault="009A3DA7" w:rsidP="009A3DA7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20370BF4" w14:textId="77777777" w:rsidR="009A3DA7" w:rsidRPr="00FC5BE3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7AD253F9" w14:textId="77777777" w:rsidR="009A3DA7" w:rsidRPr="00FC5BE3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71EC6A78" w14:textId="77777777" w:rsidR="009A3DA7" w:rsidRPr="00FC5BE3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5BD76E8" w14:textId="132F610E" w:rsidR="009A3DA7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Pr="008B2D59">
        <w:rPr>
          <w:b/>
          <w:bCs/>
        </w:rPr>
        <w:t>CC4</w:t>
      </w:r>
      <w:r w:rsidR="00FB3B2B">
        <w:rPr>
          <w:b/>
          <w:bCs/>
        </w:rPr>
        <w:t>99</w:t>
      </w:r>
      <w:r w:rsidRPr="008B2D59">
        <w:rPr>
          <w:b/>
          <w:bCs/>
        </w:rPr>
        <w:t>A</w:t>
      </w:r>
      <w:r>
        <w:t>&gt; tem profundidade 1. Os elementos &lt;</w:t>
      </w:r>
      <w:proofErr w:type="spellStart"/>
      <w:r w:rsidRPr="008B2D59">
        <w:rPr>
          <w:b/>
          <w:bCs/>
        </w:rPr>
        <w:t>messageHeader</w:t>
      </w:r>
      <w:proofErr w:type="spellEnd"/>
      <w:r>
        <w:t>&gt; e &lt;</w:t>
      </w:r>
      <w:proofErr w:type="spellStart"/>
      <w:r w:rsidRPr="008B2D59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008B2D59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008B2D59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8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4E83" w14:textId="77777777" w:rsidR="00CC5BBD" w:rsidRDefault="00CC5BBD" w:rsidP="00E91D07">
      <w:pPr>
        <w:spacing w:after="0" w:line="240" w:lineRule="auto"/>
      </w:pPr>
      <w:r>
        <w:separator/>
      </w:r>
    </w:p>
  </w:endnote>
  <w:endnote w:type="continuationSeparator" w:id="0">
    <w:p w14:paraId="2EBD4C2A" w14:textId="77777777" w:rsidR="00CC5BBD" w:rsidRDefault="00CC5BBD" w:rsidP="00E91D07">
      <w:pPr>
        <w:spacing w:after="0" w:line="240" w:lineRule="auto"/>
      </w:pPr>
      <w:r>
        <w:continuationSeparator/>
      </w:r>
    </w:p>
  </w:endnote>
  <w:endnote w:type="continuationNotice" w:id="1">
    <w:p w14:paraId="71004516" w14:textId="77777777" w:rsidR="00CC5BBD" w:rsidRDefault="00CC5B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36D51CCB" w:rsidR="00C9209D" w:rsidRDefault="007A0EE3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028186E6" w:rsidR="00B74B66" w:rsidRDefault="006140E6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B23BAF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0BA986BA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124FA0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Footer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1F212987" w:rsidR="00C9209D" w:rsidRPr="006140E6" w:rsidRDefault="00C9209D" w:rsidP="007A0EE3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8"/>
            </w:rPr>
            <w:instrText>7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66061BF7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124FA0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32C1C3B8" w:rsidR="00B74B66" w:rsidRPr="002A1562" w:rsidRDefault="002A1562" w:rsidP="002A1562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E0AE1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Footer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Footer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29C89ECC" w:rsidR="00D44340" w:rsidRPr="006140E6" w:rsidRDefault="00D44340" w:rsidP="00F67034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176E447E" w:rsidR="00D44340" w:rsidRDefault="00D44340" w:rsidP="00F67034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124FA0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774B8904" w:rsidR="00D44340" w:rsidRPr="002A1562" w:rsidRDefault="00D44340" w:rsidP="00F67034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46664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Footer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3C89CEEE" w:rsidR="000D733E" w:rsidRDefault="000D733E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8"/>
            </w:rPr>
            <w:instrText>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2B5E5F07" w:rsidR="000D733E" w:rsidRDefault="000D733E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47BD5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8D4B61D" w:rsidR="000D733E" w:rsidRDefault="000D733E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124FA0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Footer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1484F0AE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2C2019D8" w:rsidR="00B35A7E" w:rsidRDefault="00B35A7E" w:rsidP="00B35A7E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47BD5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303BD951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124FA0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Footer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9A3DA7" w14:paraId="5E6F970C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7C43D47" w14:textId="343B7788" w:rsidR="009A3DA7" w:rsidRDefault="009A3DA7" w:rsidP="009A3DA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8"/>
            </w:rPr>
            <w:instrText>9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24FA0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9A3DA7" w14:paraId="181A6A14" w14:textId="77777777" w:rsidTr="005309E0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A02816C" w14:textId="4A1FC305" w:rsidR="009A3DA7" w:rsidRDefault="009A3DA7" w:rsidP="009A3DA7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E0AE1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D2BF2D0" w14:textId="7681EE02" w:rsidR="009A3DA7" w:rsidRDefault="009A3DA7" w:rsidP="009A3DA7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124FA0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A0EE2AA" w14:textId="77777777" w:rsidR="009A3DA7" w:rsidRDefault="009A3DA7" w:rsidP="009A3DA7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72B7B" w14:textId="77777777" w:rsidR="00CC5BBD" w:rsidRDefault="00CC5BBD" w:rsidP="00E91D07">
      <w:pPr>
        <w:spacing w:after="0" w:line="240" w:lineRule="auto"/>
      </w:pPr>
      <w:r>
        <w:separator/>
      </w:r>
    </w:p>
  </w:footnote>
  <w:footnote w:type="continuationSeparator" w:id="0">
    <w:p w14:paraId="7CAB7E69" w14:textId="77777777" w:rsidR="00CC5BBD" w:rsidRDefault="00CC5BBD" w:rsidP="00E91D07">
      <w:pPr>
        <w:spacing w:after="0" w:line="240" w:lineRule="auto"/>
      </w:pPr>
      <w:r>
        <w:continuationSeparator/>
      </w:r>
    </w:p>
  </w:footnote>
  <w:footnote w:type="continuationNotice" w:id="1">
    <w:p w14:paraId="382FCCBD" w14:textId="77777777" w:rsidR="00CC5BBD" w:rsidRDefault="00CC5B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30E09ECB" w:rsidR="00011AEE" w:rsidRPr="00A4106B" w:rsidRDefault="006140E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124FA0">
            <w:rPr>
              <w:rFonts w:eastAsia="Adobe Heiti Std R" w:cs="Arial"/>
              <w:color w:val="7F7F7F"/>
            </w:rPr>
            <w:t>Guia XML - Mensagem PT499A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33EA17AD" w:rsidR="00640F89" w:rsidRDefault="00640F89" w:rsidP="00640F89">
    <w:pPr>
      <w:pStyle w:val="Header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124FA0">
      <w:rPr>
        <w:rFonts w:eastAsia="Adobe Heiti Std R" w:cs="Arial"/>
        <w:color w:val="7F7F7F"/>
      </w:rPr>
      <w:t>Guia XML - Mensagem PT499A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52B2DD74" w:rsidR="00D44340" w:rsidRDefault="00D44340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124FA0">
      <w:rPr>
        <w:rFonts w:eastAsia="Adobe Heiti Std R" w:cs="Arial"/>
        <w:color w:val="7F7F7F"/>
      </w:rPr>
      <w:t>Guia XML - Mensagem PT499A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0A6097CD" w:rsidR="00230FC6" w:rsidRPr="00A4106B" w:rsidRDefault="00230FC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124FA0">
            <w:rPr>
              <w:rFonts w:eastAsia="Adobe Heiti Std R" w:cs="Arial"/>
              <w:color w:val="7F7F7F"/>
            </w:rPr>
            <w:t>Guia XML - Mensagem PT499A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404D2D49" w:rsidR="00351E87" w:rsidRDefault="00351E87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124FA0">
      <w:rPr>
        <w:rFonts w:eastAsia="Adobe Heiti Std R" w:cs="Arial"/>
        <w:color w:val="7F7F7F"/>
      </w:rPr>
      <w:t>Guia XML - Mensagem PT499A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237891A1" w:rsidR="004F7761" w:rsidRDefault="004F7761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124FA0">
      <w:rPr>
        <w:rFonts w:eastAsia="Adobe Heiti Std R" w:cs="Arial"/>
        <w:color w:val="7F7F7F"/>
      </w:rPr>
      <w:t>Guia XML - Mensagem PT499A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B97B087"/>
    <w:multiLevelType w:val="hybridMultilevel"/>
    <w:tmpl w:val="FFFFFFFF"/>
    <w:lvl w:ilvl="0" w:tplc="290AE8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764C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28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20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EE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5AE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F41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E2D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8C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AFF58"/>
    <w:multiLevelType w:val="hybridMultilevel"/>
    <w:tmpl w:val="FFFFFFFF"/>
    <w:lvl w:ilvl="0" w:tplc="F93037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094B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2B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4C4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5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64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60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C6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0A9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400489">
    <w:abstractNumId w:val="31"/>
  </w:num>
  <w:num w:numId="2" w16cid:durableId="1337535723">
    <w:abstractNumId w:val="11"/>
  </w:num>
  <w:num w:numId="3" w16cid:durableId="1740127503">
    <w:abstractNumId w:val="24"/>
  </w:num>
  <w:num w:numId="4" w16cid:durableId="1916090744">
    <w:abstractNumId w:val="16"/>
  </w:num>
  <w:num w:numId="5" w16cid:durableId="407653749">
    <w:abstractNumId w:val="24"/>
  </w:num>
  <w:num w:numId="6" w16cid:durableId="1140926260">
    <w:abstractNumId w:val="16"/>
  </w:num>
  <w:num w:numId="7" w16cid:durableId="1563710658">
    <w:abstractNumId w:val="24"/>
  </w:num>
  <w:num w:numId="8" w16cid:durableId="1221674597">
    <w:abstractNumId w:val="16"/>
  </w:num>
  <w:num w:numId="9" w16cid:durableId="2100249092">
    <w:abstractNumId w:val="19"/>
  </w:num>
  <w:num w:numId="10" w16cid:durableId="1742219413">
    <w:abstractNumId w:val="33"/>
  </w:num>
  <w:num w:numId="11" w16cid:durableId="1752387642">
    <w:abstractNumId w:val="15"/>
  </w:num>
  <w:num w:numId="12" w16cid:durableId="587661404">
    <w:abstractNumId w:val="14"/>
  </w:num>
  <w:num w:numId="13" w16cid:durableId="2115129860">
    <w:abstractNumId w:val="25"/>
  </w:num>
  <w:num w:numId="14" w16cid:durableId="888372608">
    <w:abstractNumId w:val="28"/>
  </w:num>
  <w:num w:numId="15" w16cid:durableId="1377584123">
    <w:abstractNumId w:val="17"/>
  </w:num>
  <w:num w:numId="16" w16cid:durableId="74860010">
    <w:abstractNumId w:val="17"/>
    <w:lvlOverride w:ilvl="0">
      <w:startOverride w:val="1"/>
    </w:lvlOverride>
  </w:num>
  <w:num w:numId="17" w16cid:durableId="348609990">
    <w:abstractNumId w:val="21"/>
  </w:num>
  <w:num w:numId="18" w16cid:durableId="1725443938">
    <w:abstractNumId w:val="30"/>
  </w:num>
  <w:num w:numId="19" w16cid:durableId="1860318410">
    <w:abstractNumId w:val="32"/>
  </w:num>
  <w:num w:numId="20" w16cid:durableId="1075709663">
    <w:abstractNumId w:val="18"/>
  </w:num>
  <w:num w:numId="21" w16cid:durableId="1705590259">
    <w:abstractNumId w:val="21"/>
    <w:lvlOverride w:ilvl="0">
      <w:lvl w:ilvl="0">
        <w:start w:val="1"/>
        <w:numFmt w:val="decimal"/>
        <w:pStyle w:val="Heading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1"/>
  </w:num>
  <w:num w:numId="23" w16cid:durableId="1166483133">
    <w:abstractNumId w:val="21"/>
  </w:num>
  <w:num w:numId="24" w16cid:durableId="1475024564">
    <w:abstractNumId w:val="21"/>
    <w:lvlOverride w:ilvl="0">
      <w:lvl w:ilvl="0">
        <w:start w:val="1"/>
        <w:numFmt w:val="decimal"/>
        <w:pStyle w:val="Heading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7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0"/>
    <w:lvlOverride w:ilvl="0">
      <w:startOverride w:val="1"/>
    </w:lvlOverride>
  </w:num>
  <w:num w:numId="38" w16cid:durableId="1614701665">
    <w:abstractNumId w:val="23"/>
  </w:num>
  <w:num w:numId="39" w16cid:durableId="852303945">
    <w:abstractNumId w:val="10"/>
  </w:num>
  <w:num w:numId="40" w16cid:durableId="1126774120">
    <w:abstractNumId w:val="13"/>
  </w:num>
  <w:num w:numId="41" w16cid:durableId="377970344">
    <w:abstractNumId w:val="29"/>
  </w:num>
  <w:num w:numId="42" w16cid:durableId="1159348061">
    <w:abstractNumId w:val="12"/>
  </w:num>
  <w:num w:numId="43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6400A"/>
    <w:rsid w:val="00076CB4"/>
    <w:rsid w:val="00081CEF"/>
    <w:rsid w:val="000B2106"/>
    <w:rsid w:val="000C00E8"/>
    <w:rsid w:val="000D12ED"/>
    <w:rsid w:val="000D733E"/>
    <w:rsid w:val="000D7F24"/>
    <w:rsid w:val="000E00D5"/>
    <w:rsid w:val="000E0AE1"/>
    <w:rsid w:val="000F3CF8"/>
    <w:rsid w:val="00104A87"/>
    <w:rsid w:val="00105D0B"/>
    <w:rsid w:val="00106546"/>
    <w:rsid w:val="00107319"/>
    <w:rsid w:val="00124FA0"/>
    <w:rsid w:val="00161C5E"/>
    <w:rsid w:val="00162461"/>
    <w:rsid w:val="001703D5"/>
    <w:rsid w:val="0017683D"/>
    <w:rsid w:val="00187135"/>
    <w:rsid w:val="00194543"/>
    <w:rsid w:val="001D45CB"/>
    <w:rsid w:val="001E2B12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C0BD0"/>
    <w:rsid w:val="002C6D70"/>
    <w:rsid w:val="002D637F"/>
    <w:rsid w:val="002D7563"/>
    <w:rsid w:val="002E20F9"/>
    <w:rsid w:val="002F22A2"/>
    <w:rsid w:val="002F4184"/>
    <w:rsid w:val="0031602F"/>
    <w:rsid w:val="0032284D"/>
    <w:rsid w:val="00336E88"/>
    <w:rsid w:val="00342441"/>
    <w:rsid w:val="00351E87"/>
    <w:rsid w:val="00394F2A"/>
    <w:rsid w:val="003C4F42"/>
    <w:rsid w:val="003C564E"/>
    <w:rsid w:val="003D4069"/>
    <w:rsid w:val="003D514A"/>
    <w:rsid w:val="003E4E52"/>
    <w:rsid w:val="003E5945"/>
    <w:rsid w:val="003E70CB"/>
    <w:rsid w:val="0041247B"/>
    <w:rsid w:val="004171EB"/>
    <w:rsid w:val="004176AD"/>
    <w:rsid w:val="0042317F"/>
    <w:rsid w:val="004262C1"/>
    <w:rsid w:val="0044052D"/>
    <w:rsid w:val="0044425F"/>
    <w:rsid w:val="004450D3"/>
    <w:rsid w:val="00450955"/>
    <w:rsid w:val="00453164"/>
    <w:rsid w:val="0045344D"/>
    <w:rsid w:val="00457A45"/>
    <w:rsid w:val="004601D4"/>
    <w:rsid w:val="00495F1C"/>
    <w:rsid w:val="00497C18"/>
    <w:rsid w:val="004A7982"/>
    <w:rsid w:val="004B0153"/>
    <w:rsid w:val="004C00AB"/>
    <w:rsid w:val="004C18F5"/>
    <w:rsid w:val="004C52E7"/>
    <w:rsid w:val="004F7761"/>
    <w:rsid w:val="00500777"/>
    <w:rsid w:val="00511191"/>
    <w:rsid w:val="0051731A"/>
    <w:rsid w:val="005309E0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6140E6"/>
    <w:rsid w:val="00635CF9"/>
    <w:rsid w:val="00640F66"/>
    <w:rsid w:val="00640F89"/>
    <w:rsid w:val="0065180E"/>
    <w:rsid w:val="00651CED"/>
    <w:rsid w:val="0065427D"/>
    <w:rsid w:val="0066157D"/>
    <w:rsid w:val="00675706"/>
    <w:rsid w:val="0068164B"/>
    <w:rsid w:val="006938FA"/>
    <w:rsid w:val="006A2AFC"/>
    <w:rsid w:val="006C6BCD"/>
    <w:rsid w:val="006E3521"/>
    <w:rsid w:val="006E4D29"/>
    <w:rsid w:val="00701B37"/>
    <w:rsid w:val="00707867"/>
    <w:rsid w:val="00712696"/>
    <w:rsid w:val="00731D11"/>
    <w:rsid w:val="0074050E"/>
    <w:rsid w:val="007460A2"/>
    <w:rsid w:val="007478A9"/>
    <w:rsid w:val="00747BD5"/>
    <w:rsid w:val="007641CD"/>
    <w:rsid w:val="00767C7B"/>
    <w:rsid w:val="00770712"/>
    <w:rsid w:val="007849E7"/>
    <w:rsid w:val="00784A66"/>
    <w:rsid w:val="00787EE1"/>
    <w:rsid w:val="00795F8B"/>
    <w:rsid w:val="007A0EE3"/>
    <w:rsid w:val="007A4664"/>
    <w:rsid w:val="007A4B9F"/>
    <w:rsid w:val="007A6499"/>
    <w:rsid w:val="007A710D"/>
    <w:rsid w:val="007B53FA"/>
    <w:rsid w:val="007E02DD"/>
    <w:rsid w:val="008125B7"/>
    <w:rsid w:val="008350FA"/>
    <w:rsid w:val="008529E5"/>
    <w:rsid w:val="00872696"/>
    <w:rsid w:val="0088073C"/>
    <w:rsid w:val="00885FDB"/>
    <w:rsid w:val="00891E81"/>
    <w:rsid w:val="008B2301"/>
    <w:rsid w:val="008E1504"/>
    <w:rsid w:val="008E6814"/>
    <w:rsid w:val="008F04FE"/>
    <w:rsid w:val="00903603"/>
    <w:rsid w:val="00906A17"/>
    <w:rsid w:val="00912CA3"/>
    <w:rsid w:val="00917423"/>
    <w:rsid w:val="00922025"/>
    <w:rsid w:val="00931117"/>
    <w:rsid w:val="009610C7"/>
    <w:rsid w:val="00967C73"/>
    <w:rsid w:val="009911FD"/>
    <w:rsid w:val="009A2D75"/>
    <w:rsid w:val="009A3DA7"/>
    <w:rsid w:val="009C1817"/>
    <w:rsid w:val="009D427B"/>
    <w:rsid w:val="009F10B7"/>
    <w:rsid w:val="009F7937"/>
    <w:rsid w:val="00A02924"/>
    <w:rsid w:val="00A074F1"/>
    <w:rsid w:val="00A12590"/>
    <w:rsid w:val="00A24637"/>
    <w:rsid w:val="00A4106B"/>
    <w:rsid w:val="00A42DDC"/>
    <w:rsid w:val="00A432B1"/>
    <w:rsid w:val="00A46664"/>
    <w:rsid w:val="00A62A10"/>
    <w:rsid w:val="00A63C0A"/>
    <w:rsid w:val="00A816BF"/>
    <w:rsid w:val="00A9321F"/>
    <w:rsid w:val="00A9484F"/>
    <w:rsid w:val="00AB77E2"/>
    <w:rsid w:val="00AC2767"/>
    <w:rsid w:val="00AE5EA5"/>
    <w:rsid w:val="00AE66F6"/>
    <w:rsid w:val="00AF46CA"/>
    <w:rsid w:val="00AF6196"/>
    <w:rsid w:val="00B00D65"/>
    <w:rsid w:val="00B23BAF"/>
    <w:rsid w:val="00B25815"/>
    <w:rsid w:val="00B35A7E"/>
    <w:rsid w:val="00B450BB"/>
    <w:rsid w:val="00B50E21"/>
    <w:rsid w:val="00B56BD1"/>
    <w:rsid w:val="00B74B66"/>
    <w:rsid w:val="00B82705"/>
    <w:rsid w:val="00B8381D"/>
    <w:rsid w:val="00B86E26"/>
    <w:rsid w:val="00BA4519"/>
    <w:rsid w:val="00BC4277"/>
    <w:rsid w:val="00BD53F0"/>
    <w:rsid w:val="00BF5281"/>
    <w:rsid w:val="00C10919"/>
    <w:rsid w:val="00C22067"/>
    <w:rsid w:val="00C46A7C"/>
    <w:rsid w:val="00C54A73"/>
    <w:rsid w:val="00C674AB"/>
    <w:rsid w:val="00C7656C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2FE6"/>
    <w:rsid w:val="00CC5BBD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2F96"/>
    <w:rsid w:val="00D44340"/>
    <w:rsid w:val="00D456B4"/>
    <w:rsid w:val="00D747E8"/>
    <w:rsid w:val="00D77210"/>
    <w:rsid w:val="00D9650A"/>
    <w:rsid w:val="00DA7A30"/>
    <w:rsid w:val="00DB2B82"/>
    <w:rsid w:val="00DB4315"/>
    <w:rsid w:val="00DB72F5"/>
    <w:rsid w:val="00DD7AB0"/>
    <w:rsid w:val="00DE3EAC"/>
    <w:rsid w:val="00DE46D4"/>
    <w:rsid w:val="00E25666"/>
    <w:rsid w:val="00E35D7C"/>
    <w:rsid w:val="00E456FA"/>
    <w:rsid w:val="00E61DE2"/>
    <w:rsid w:val="00E705E7"/>
    <w:rsid w:val="00E7176A"/>
    <w:rsid w:val="00E91D07"/>
    <w:rsid w:val="00EB0A29"/>
    <w:rsid w:val="00EB34DE"/>
    <w:rsid w:val="00EB4800"/>
    <w:rsid w:val="00EC53D6"/>
    <w:rsid w:val="00ED5644"/>
    <w:rsid w:val="00F2446F"/>
    <w:rsid w:val="00F25FEE"/>
    <w:rsid w:val="00F47A45"/>
    <w:rsid w:val="00F604EE"/>
    <w:rsid w:val="00F609B3"/>
    <w:rsid w:val="00F61D5F"/>
    <w:rsid w:val="00F67034"/>
    <w:rsid w:val="00F71AF3"/>
    <w:rsid w:val="00F74467"/>
    <w:rsid w:val="00F90C8F"/>
    <w:rsid w:val="00F921A8"/>
    <w:rsid w:val="00F924B6"/>
    <w:rsid w:val="00FA40B5"/>
    <w:rsid w:val="00FB3B2B"/>
    <w:rsid w:val="00FD1456"/>
    <w:rsid w:val="00FD5694"/>
    <w:rsid w:val="00FD70E6"/>
    <w:rsid w:val="00FF0E0F"/>
    <w:rsid w:val="00FF641D"/>
    <w:rsid w:val="021E52CD"/>
    <w:rsid w:val="4F54A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E2062"/>
  <w15:docId w15:val="{A3F75233-FA3A-49FF-8A24-168EFE83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Heading1Char">
    <w:name w:val="Heading 1 Char"/>
    <w:basedOn w:val="DefaultParagraphFont"/>
    <w:link w:val="Heading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TOC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PageNumber">
    <w:name w:val="page number"/>
    <w:basedOn w:val="DefaultParagraphFont"/>
    <w:rsid w:val="00AE66F6"/>
  </w:style>
  <w:style w:type="paragraph" w:styleId="Title">
    <w:name w:val="Title"/>
    <w:basedOn w:val="Normal"/>
    <w:next w:val="Normal"/>
    <w:link w:val="TitleCha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uiPriority w:val="99"/>
    <w:rsid w:val="00AE66F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66F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E66F6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E66F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DefaultParagraphFont"/>
    <w:rsid w:val="00AE66F6"/>
  </w:style>
  <w:style w:type="character" w:customStyle="1" w:styleId="Heading3Char">
    <w:name w:val="Heading 3 Char"/>
    <w:basedOn w:val="DefaultParagraphFont"/>
    <w:link w:val="Heading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Header">
    <w:name w:val="header"/>
    <w:basedOn w:val="Normal"/>
    <w:link w:val="HeaderCha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Strong">
    <w:name w:val="Strong"/>
    <w:basedOn w:val="DefaultParagraphFont"/>
    <w:uiPriority w:val="22"/>
    <w:qFormat/>
    <w:rsid w:val="00AE66F6"/>
    <w:rPr>
      <w:b/>
      <w:bCs/>
    </w:rPr>
  </w:style>
  <w:style w:type="character" w:styleId="Emphasis">
    <w:name w:val="Emphasis"/>
    <w:basedOn w:val="DefaultParagraphFont"/>
    <w:uiPriority w:val="20"/>
    <w:qFormat/>
    <w:rsid w:val="00AE66F6"/>
    <w:rPr>
      <w:i/>
      <w:iCs/>
    </w:rPr>
  </w:style>
  <w:style w:type="paragraph" w:styleId="NoSpacing">
    <w:name w:val="No Spacing"/>
    <w:link w:val="NoSpacingChar"/>
    <w:uiPriority w:val="1"/>
    <w:qFormat/>
    <w:rsid w:val="00AE66F6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E66F6"/>
    <w:rPr>
      <w:rFonts w:asciiTheme="minorHAnsi" w:eastAsiaTheme="minorEastAsia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E66F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E66F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TableofFigur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CommentText">
    <w:name w:val="annotation text"/>
    <w:basedOn w:val="Normal"/>
    <w:link w:val="CommentTextCha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0BB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FollowedHyperlink">
    <w:name w:val="FollowedHyperlink"/>
    <w:basedOn w:val="DefaultParagraphFont"/>
    <w:uiPriority w:val="99"/>
    <w:unhideWhenUsed/>
    <w:rsid w:val="005B246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CommentReference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CommentSubjectChar">
    <w:name w:val="Comment Subject Char"/>
    <w:basedOn w:val="CommentTextChar"/>
    <w:link w:val="CommentSubject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PlaceholderText">
    <w:name w:val="Placeholder Text"/>
    <w:basedOn w:val="DefaultParagraphFont"/>
    <w:uiPriority w:val="99"/>
    <w:semiHidden/>
    <w:rsid w:val="00DB72F5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Index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ormalIndent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IndexHeading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EnvelopeAddress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EnvelopeReturn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EndnoteText">
    <w:name w:val="endnote text"/>
    <w:basedOn w:val="Normal"/>
    <w:link w:val="EndnoteText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TableofAuthoriti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MacroText">
    <w:name w:val="macro"/>
    <w:link w:val="MacroTextCha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TOAHeading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Closing">
    <w:name w:val="Closing"/>
    <w:basedOn w:val="Normal"/>
    <w:link w:val="ClosingCha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Signature">
    <w:name w:val="Signature"/>
    <w:basedOn w:val="Normal"/>
    <w:link w:val="SignatureCha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Continue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MessageHeader">
    <w:name w:val="Message Header"/>
    <w:basedOn w:val="Normal"/>
    <w:link w:val="MessageHeaderCha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eChar">
    <w:name w:val="Date Char"/>
    <w:basedOn w:val="DefaultParagraphFont"/>
    <w:link w:val="Date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BlockText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Corpodetexto1"/>
    <w:link w:val="BodyTextFirstIndentCha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2">
    <w:name w:val="Body Text First Indent 2"/>
    <w:basedOn w:val="Avanodecorpodetexto1"/>
    <w:link w:val="BodyTextFirstIndent2Cha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670a0a5d8a1b9abd86c43de4887ac161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2c0cc82f0461236c7374721e180218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54BAF-DB1A-4C78-9F92-30ECFF2E06DA}"/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e9aa198f-3527-4b2d-be02-f86f9b700563"/>
    <ds:schemaRef ds:uri="3975ddcd-11ce-41ff-a917-1326d02ef6b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284</TotalTime>
  <Pages>9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Tania Manuela Carvalho Pereira</cp:lastModifiedBy>
  <cp:revision>122</cp:revision>
  <cp:lastPrinted>2018-04-12T00:26:00Z</cp:lastPrinted>
  <dcterms:created xsi:type="dcterms:W3CDTF">2023-02-02T01:29:00Z</dcterms:created>
  <dcterms:modified xsi:type="dcterms:W3CDTF">2026-05-12T12:32:00Z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01-09-2024</vt:lpwstr>
  </property>
  <property fmtid="{D5CDD505-2E9C-101B-9397-08002B2CF9AE}" pid="14" name="NomeManual">
    <vt:lpwstr>Guia XML - Mensagem PT499A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2024-06-19T14:06:11Z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7cfd769f-816a-4e18-9db9-0b0544271846</vt:lpwstr>
  </property>
  <property fmtid="{D5CDD505-2E9C-101B-9397-08002B2CF9AE}" pid="42" name="MSIP_Label_ecb69475-382c-4c7a-b21d-8ca64eeef1bd_ContentBits">
    <vt:lpwstr>0</vt:lpwstr>
  </property>
</Properties>
</file>